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7264E0" w14:textId="77777777" w:rsidR="008F1735" w:rsidRDefault="008F1735" w:rsidP="008F173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William BAYNTON</w:t>
      </w:r>
      <w:r>
        <w:rPr>
          <w:rFonts w:cs="Times New Roman"/>
          <w:szCs w:val="24"/>
        </w:rPr>
        <w:t xml:space="preserve">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7D94BEFC" w14:textId="77777777" w:rsidR="008F1735" w:rsidRDefault="008F1735" w:rsidP="008F173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Blaby, Leicestershire. Clerk.</w:t>
      </w:r>
    </w:p>
    <w:p w14:paraId="4E6FD30A" w14:textId="77777777" w:rsidR="008F1735" w:rsidRDefault="008F1735" w:rsidP="008F1735">
      <w:pPr>
        <w:pStyle w:val="NoSpacing"/>
        <w:rPr>
          <w:rFonts w:cs="Times New Roman"/>
          <w:szCs w:val="24"/>
        </w:rPr>
      </w:pPr>
    </w:p>
    <w:p w14:paraId="33000C76" w14:textId="77777777" w:rsidR="008F1735" w:rsidRDefault="008F1735" w:rsidP="008F1735">
      <w:pPr>
        <w:pStyle w:val="NoSpacing"/>
        <w:rPr>
          <w:rFonts w:cs="Times New Roman"/>
          <w:szCs w:val="24"/>
        </w:rPr>
      </w:pPr>
    </w:p>
    <w:p w14:paraId="23EADEF0" w14:textId="77777777" w:rsidR="008F1735" w:rsidRDefault="008F1735" w:rsidP="008F173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John </w:t>
      </w:r>
      <w:proofErr w:type="spellStart"/>
      <w:r>
        <w:rPr>
          <w:rFonts w:cs="Times New Roman"/>
          <w:szCs w:val="24"/>
        </w:rPr>
        <w:t>Sepyshede</w:t>
      </w:r>
      <w:proofErr w:type="spellEnd"/>
      <w:r>
        <w:rPr>
          <w:rFonts w:cs="Times New Roman"/>
          <w:szCs w:val="24"/>
        </w:rPr>
        <w:t xml:space="preserve">, Abbot of Leicester(q.v.), brought a plaint of the </w:t>
      </w:r>
    </w:p>
    <w:p w14:paraId="04776F63" w14:textId="77777777" w:rsidR="008F1735" w:rsidRDefault="008F1735" w:rsidP="008F173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non-payment of an annual rent against him.</w:t>
      </w:r>
    </w:p>
    <w:p w14:paraId="74F8E667" w14:textId="77777777" w:rsidR="008F1735" w:rsidRDefault="008F1735" w:rsidP="008F173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88755F">
          <w:rPr>
            <w:rStyle w:val="Hyperlink"/>
            <w:rFonts w:cs="Times New Roman"/>
            <w:szCs w:val="24"/>
          </w:rPr>
          <w:t xml:space="preserve">http://aalt.law.uh.edu/Indices/CP40Indices/CP40no883Pl.htm </w:t>
        </w:r>
      </w:hyperlink>
      <w:r>
        <w:rPr>
          <w:rFonts w:cs="Times New Roman"/>
          <w:szCs w:val="24"/>
        </w:rPr>
        <w:t xml:space="preserve">  )</w:t>
      </w:r>
    </w:p>
    <w:p w14:paraId="0BABFB87" w14:textId="77777777" w:rsidR="008F1735" w:rsidRDefault="008F1735" w:rsidP="008F1735">
      <w:pPr>
        <w:pStyle w:val="NoSpacing"/>
        <w:rPr>
          <w:rFonts w:cs="Times New Roman"/>
          <w:szCs w:val="24"/>
        </w:rPr>
      </w:pPr>
    </w:p>
    <w:p w14:paraId="5FDD1221" w14:textId="77777777" w:rsidR="008F1735" w:rsidRDefault="008F1735" w:rsidP="008F1735">
      <w:pPr>
        <w:pStyle w:val="NoSpacing"/>
        <w:rPr>
          <w:rFonts w:cs="Times New Roman"/>
          <w:szCs w:val="24"/>
        </w:rPr>
      </w:pPr>
    </w:p>
    <w:p w14:paraId="3F0D5CA5" w14:textId="77777777" w:rsidR="008F1735" w:rsidRDefault="008F1735" w:rsidP="008F1735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27 July 2024</w:t>
      </w:r>
    </w:p>
    <w:p w14:paraId="47C076FC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A612C7E" w14:textId="77777777" w:rsidR="008F1735" w:rsidRDefault="008F1735" w:rsidP="009139A6">
      <w:r>
        <w:separator/>
      </w:r>
    </w:p>
  </w:endnote>
  <w:endnote w:type="continuationSeparator" w:id="0">
    <w:p w14:paraId="47B29FFA" w14:textId="77777777" w:rsidR="008F1735" w:rsidRDefault="008F173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AAAE19A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2D61C63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</w:t>
    </w:r>
    <w:proofErr w:type="gramStart"/>
    <w:r w:rsidRPr="009139A6">
      <w:rPr>
        <w:rFonts w:cs="Times New Roman"/>
      </w:rPr>
      <w:t>S.Rogers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4F3E6E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6917BF0" w14:textId="77777777" w:rsidR="008F1735" w:rsidRDefault="008F1735" w:rsidP="009139A6">
      <w:r>
        <w:separator/>
      </w:r>
    </w:p>
  </w:footnote>
  <w:footnote w:type="continuationSeparator" w:id="0">
    <w:p w14:paraId="021A2439" w14:textId="77777777" w:rsidR="008F1735" w:rsidRDefault="008F173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0BCAC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3FC7E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FE1A7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735"/>
    <w:rsid w:val="000666E0"/>
    <w:rsid w:val="0022553C"/>
    <w:rsid w:val="002510B7"/>
    <w:rsid w:val="00270799"/>
    <w:rsid w:val="005C130B"/>
    <w:rsid w:val="00826F5C"/>
    <w:rsid w:val="008F1735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3A9A978"/>
  <w15:chartTrackingRefBased/>
  <w15:docId w15:val="{EFDB0ED7-5546-48AB-ABA8-227E84FE52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8F173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%20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51</Words>
  <Characters>293</Characters>
  <Application>Microsoft Office Word</Application>
  <DocSecurity>0</DocSecurity>
  <Lines>2</Lines>
  <Paragraphs>1</Paragraphs>
  <ScaleCrop>false</ScaleCrop>
  <Company/>
  <LinksUpToDate>false</LinksUpToDate>
  <CharactersWithSpaces>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2024-11-08T07:53:00Z</dcterms:created>
  <dcterms:modified xsi:type="dcterms:W3CDTF">2024-11-08T07:53:00Z</dcterms:modified>
</cp:coreProperties>
</file>